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621463F2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>Bijlage 7</w:t>
      </w:r>
      <w:r>
        <w:tab/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228D8536" w:rsidR="000B1A35" w:rsidRPr="00CC6BF9" w:rsidRDefault="35524488" w:rsidP="00551C53">
      <w:r>
        <w:t>N</w:t>
      </w:r>
      <w:r w:rsidR="7BF4FFB0">
        <w:t>ummer</w:t>
      </w:r>
      <w:r>
        <w:t xml:space="preserve"> </w:t>
      </w:r>
      <w:r w:rsidR="7BF4FFB0">
        <w:t xml:space="preserve"> __________</w:t>
      </w:r>
      <w:r w:rsidR="2DB1AD7C">
        <w:t>_</w:t>
      </w:r>
      <w:r w:rsidR="1939A42D">
        <w:t>_</w:t>
      </w:r>
      <w:r w:rsidR="2DB1AD7C">
        <w:t>__</w:t>
      </w:r>
      <w:r w:rsidR="7BF4FFB0">
        <w:t xml:space="preserve">__ (bijvoorbeeld het KvK nummer), </w:t>
      </w:r>
      <w:r w:rsidR="2C9A871E">
        <w:t>de aanvraag tot deelneming voor de Inschrijving</w:t>
      </w:r>
      <w:r w:rsidR="6850465C">
        <w:t xml:space="preserve"> voor de Aanbesteding Inhuur Communicatieprofessionals en Online specialisten 21.565 -DBV </w:t>
      </w:r>
      <w:r w:rsidR="7BF4FFB0">
        <w:t xml:space="preserve">in te dienen.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A050" w14:textId="77777777" w:rsidR="006902E4" w:rsidRDefault="006902E4" w:rsidP="004C03F0">
      <w:pPr>
        <w:spacing w:line="240" w:lineRule="auto"/>
      </w:pPr>
      <w:r>
        <w:separator/>
      </w:r>
    </w:p>
  </w:endnote>
  <w:endnote w:type="continuationSeparator" w:id="0">
    <w:p w14:paraId="3B0D9264" w14:textId="77777777" w:rsidR="006902E4" w:rsidRDefault="006902E4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DF9A3" w14:textId="5B89AA6D" w:rsidR="00FD364F" w:rsidRDefault="00004337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B5BECDE" wp14:editId="27134C9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0D927A" w14:textId="19B9566C" w:rsidR="00004337" w:rsidRPr="00004337" w:rsidRDefault="00004337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004337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BECDE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" filled="f" stroked="f">
              <v:fill o:detectmouseclick="t"/>
              <v:textbox style="mso-fit-shape-to-text:t" inset="5pt,0,0,0">
                <w:txbxContent>
                  <w:p w14:paraId="6E0D927A" w14:textId="19B9566C" w:rsidR="00004337" w:rsidRPr="00004337" w:rsidRDefault="00004337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004337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392D5229" w:rsidR="00F20770" w:rsidRPr="00817FCC" w:rsidRDefault="00004337" w:rsidP="00B37C5A">
    <w:pPr>
      <w:pStyle w:val="Voettekst"/>
      <w:spacing w:after="240"/>
      <w:ind w:right="-817"/>
      <w:jc w:val="right"/>
      <w:rPr>
        <w:rStyle w:val="DHPaginaCijf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B5CBBC" wp14:editId="4B7CEB7D">
              <wp:simplePos x="1151906" y="1022465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06801C" w14:textId="276D8F62" w:rsidR="00004337" w:rsidRPr="00004337" w:rsidRDefault="00004337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004337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5CBBC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/xtSpDkCAABkBAAADgAAAAAAAAAAAAAA&#10;AAAuAgAAZHJzL2Uyb0RvYy54bWxQSwECLQAUAAYACAAAACEANIE6FtoAAAADAQAADwAAAAAAAAAA&#10;AAAAAACTBAAAZHJzL2Rvd25yZXYueG1sUEsFBgAAAAAEAAQA8wAAAJoFAAAAAA==&#10;" filled="f" stroked="f">
              <v:fill o:detectmouseclick="t"/>
              <v:textbox style="mso-fit-shape-to-text:t" inset="5pt,0,0,0">
                <w:txbxContent>
                  <w:p w14:paraId="2F06801C" w14:textId="276D8F62" w:rsidR="00004337" w:rsidRPr="00004337" w:rsidRDefault="00004337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004337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PAGE  \* Arabic  \* MERGEFORMAT</w:instrText>
    </w:r>
    <w:r w:rsidR="00F20770"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  <w:r w:rsidR="00F20770" w:rsidRPr="00817FCC">
      <w:rPr>
        <w:rStyle w:val="DHPaginaCijfer"/>
      </w:rPr>
      <w:t>/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NUMPAGES  \* Arabic  \* MERGEFORMAT</w:instrText>
    </w:r>
    <w:r w:rsidR="00F20770"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0FDF2E40" w:rsidR="008A28BE" w:rsidRDefault="00004337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FE1900" wp14:editId="7365033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075A4" w14:textId="449DD0AC" w:rsidR="00004337" w:rsidRPr="00004337" w:rsidRDefault="00004337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004337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E1900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" filled="f" stroked="f">
              <v:fill o:detectmouseclick="t"/>
              <v:textbox style="mso-fit-shape-to-text:t" inset="5pt,0,0,0">
                <w:txbxContent>
                  <w:p w14:paraId="18B075A4" w14:textId="449DD0AC" w:rsidR="00004337" w:rsidRPr="00004337" w:rsidRDefault="00004337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004337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F187" w14:textId="77777777" w:rsidR="006902E4" w:rsidRDefault="006902E4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33918F5B" w14:textId="77777777" w:rsidR="006902E4" w:rsidRDefault="006902E4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38708" w14:textId="77777777" w:rsidR="00FD364F" w:rsidRDefault="00FD364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04337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34393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364F"/>
    <w:rsid w:val="00FD5D69"/>
    <w:rsid w:val="00FE241D"/>
    <w:rsid w:val="00FF1732"/>
    <w:rsid w:val="00FF4FCB"/>
    <w:rsid w:val="00FF6390"/>
    <w:rsid w:val="026B035A"/>
    <w:rsid w:val="1939A42D"/>
    <w:rsid w:val="2C9A871E"/>
    <w:rsid w:val="2DB1AD7C"/>
    <w:rsid w:val="35524488"/>
    <w:rsid w:val="4558751E"/>
    <w:rsid w:val="518EEAB8"/>
    <w:rsid w:val="6850465C"/>
    <w:rsid w:val="713E5BF8"/>
    <w:rsid w:val="7BF4F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AE8592A82B3E947A9EA74D399BF5A8D" ma:contentTypeVersion="1" ma:contentTypeDescription="Maak een nieuw PowerPoint document." ma:contentTypeScope="" ma:versionID="c620ea0191d762557341cff40413271e">
  <xsd:schema xmlns:xsd="http://www.w3.org/2001/XMLSchema" xmlns:xs="http://www.w3.org/2001/XMLSchema" xmlns:p="http://schemas.microsoft.com/office/2006/metadata/properties" xmlns:ns2="cad755b6-d270-493f-83c9-ae784197a3f5" xmlns:ns3="3b30939b-fa42-4f42-9791-ab3fdfd3daa1" targetNamespace="http://schemas.microsoft.com/office/2006/metadata/properties" ma:root="true" ma:fieldsID="48381f924459876fcfd84a5b468286ab" ns2:_="" ns3:_=""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20</Value>
      <Value>22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PX3EPKY34SD4-74821639-6540</_dlc_DocId>
    <_dlc_DocIdUrl xmlns="cad755b6-d270-493f-83c9-ae784197a3f5">
      <Url>https://denhaag.sharepoint.com/sites/inkoop-bec-2021/_layouts/15/DocIdRedir.aspx?ID=PX3EPKY34SD4-74821639-6540</Url>
      <Description>PX3EPKY34SD4-74821639-6540</Description>
    </_dlc_DocIdUrl>
    <lcf76f155ced4ddcb4097134ff3c332f xmlns="3b30939b-fa42-4f42-9791-ab3fdfd3daa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2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347618-B199-4FA6-B347-DA85030BA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3b30939b-fa42-4f42-9791-ab3fdfd3d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5B207-CD48-494E-A6DD-C828120AF256}">
  <ds:schemaRefs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3b30939b-fa42-4f42-9791-ab3fdfd3daa1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8A81584-9E33-4F97-A32C-D142420EAEB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1</Pages>
  <Words>186</Words>
  <Characters>1027</Characters>
  <Application>Microsoft Office Word</Application>
  <DocSecurity>2</DocSecurity>
  <Lines>8</Lines>
  <Paragraphs>2</Paragraphs>
  <ScaleCrop>false</ScaleCrop>
  <Company>Gemeente Den Haag / IDC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Cees-Jan van Heijzen</cp:lastModifiedBy>
  <cp:revision>6</cp:revision>
  <cp:lastPrinted>2022-05-12T13:22:00Z</cp:lastPrinted>
  <dcterms:created xsi:type="dcterms:W3CDTF">2022-05-11T14:20:00Z</dcterms:created>
  <dcterms:modified xsi:type="dcterms:W3CDTF">2022-05-12T13:22:00Z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0x0101008696D14171FA4CED8F032AD334D7A9EF004279C34E82A344EE803735B9E417CCC900BAE8592A82B3E947A9EA74D399BF5A8D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89aacb09-af61-4936-b41a-3c326b90fc61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20;#Beleidsdocument|70267d87-ce61-40c3-b119-e0ecc30f9747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MediaServiceImageTags">
    <vt:lpwstr/>
  </property>
  <property fmtid="{D5CDD505-2E9C-101B-9397-08002B2CF9AE}" pid="24" name="ClassificationContentMarkingFooterShapeIds">
    <vt:lpwstr>4,5,6</vt:lpwstr>
  </property>
  <property fmtid="{D5CDD505-2E9C-101B-9397-08002B2CF9AE}" pid="25" name="ClassificationContentMarkingFooterFontProps">
    <vt:lpwstr>#000000,10,Calibri</vt:lpwstr>
  </property>
  <property fmtid="{D5CDD505-2E9C-101B-9397-08002B2CF9AE}" pid="26" name="ClassificationContentMarkingFooterText">
    <vt:lpwstr>Vertrouwelijkheid: Openbaar</vt:lpwstr>
  </property>
  <property fmtid="{D5CDD505-2E9C-101B-9397-08002B2CF9AE}" pid="27" name="MSIP_Label_9f9dcbe8-f8ca-464f-983b-20ccb4ae3e2c_Enabled">
    <vt:lpwstr>true</vt:lpwstr>
  </property>
  <property fmtid="{D5CDD505-2E9C-101B-9397-08002B2CF9AE}" pid="28" name="MSIP_Label_9f9dcbe8-f8ca-464f-983b-20ccb4ae3e2c_SetDate">
    <vt:lpwstr>2022-05-12T13:22:10Z</vt:lpwstr>
  </property>
  <property fmtid="{D5CDD505-2E9C-101B-9397-08002B2CF9AE}" pid="29" name="MSIP_Label_9f9dcbe8-f8ca-464f-983b-20ccb4ae3e2c_Method">
    <vt:lpwstr>Privileged</vt:lpwstr>
  </property>
  <property fmtid="{D5CDD505-2E9C-101B-9397-08002B2CF9AE}" pid="30" name="MSIP_Label_9f9dcbe8-f8ca-464f-983b-20ccb4ae3e2c_Name">
    <vt:lpwstr>Openbaar</vt:lpwstr>
  </property>
  <property fmtid="{D5CDD505-2E9C-101B-9397-08002B2CF9AE}" pid="31" name="MSIP_Label_9f9dcbe8-f8ca-464f-983b-20ccb4ae3e2c_SiteId">
    <vt:lpwstr>8c653938-6726-49c5-bca7-8e44a4bf2029</vt:lpwstr>
  </property>
  <property fmtid="{D5CDD505-2E9C-101B-9397-08002B2CF9AE}" pid="32" name="MSIP_Label_9f9dcbe8-f8ca-464f-983b-20ccb4ae3e2c_ActionId">
    <vt:lpwstr>f5854295-3ec8-4a54-8ff5-79cc317db098</vt:lpwstr>
  </property>
  <property fmtid="{D5CDD505-2E9C-101B-9397-08002B2CF9AE}" pid="33" name="MSIP_Label_9f9dcbe8-f8ca-464f-983b-20ccb4ae3e2c_ContentBits">
    <vt:lpwstr>2</vt:lpwstr>
  </property>
</Properties>
</file>